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AF" w:rsidRDefault="008E64AF" w:rsidP="00B0695D">
      <w:pPr>
        <w:jc w:val="center"/>
      </w:pPr>
      <w:r w:rsidRPr="00FE2DE8">
        <w:rPr>
          <w:rFonts w:ascii="Arial" w:hAnsi="Arial" w:cs="Arial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узулукмежрайгаз 11" style="width:482.25pt;height:107.25pt;visibility:visible">
            <v:imagedata r:id="rId4" o:title=""/>
          </v:shape>
        </w:pict>
      </w:r>
    </w:p>
    <w:p w:rsidR="008E64AF" w:rsidRPr="00B0695D" w:rsidRDefault="008E64AF" w:rsidP="00B0695D"/>
    <w:p w:rsidR="008E64AF" w:rsidRDefault="008E64AF" w:rsidP="00B0695D"/>
    <w:p w:rsidR="008E64AF" w:rsidRDefault="008E64AF" w:rsidP="00B0695D">
      <w:pPr>
        <w:jc w:val="center"/>
        <w:rPr>
          <w:rFonts w:ascii="Arial" w:hAnsi="Arial" w:cs="Arial"/>
          <w:sz w:val="28"/>
          <w:szCs w:val="28"/>
        </w:rPr>
      </w:pPr>
    </w:p>
    <w:p w:rsidR="008E64AF" w:rsidRPr="005D6123" w:rsidRDefault="008E64AF" w:rsidP="00B0695D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 w:rsidRPr="005D6123">
        <w:rPr>
          <w:rFonts w:ascii="Arial" w:hAnsi="Arial" w:cs="Arial"/>
          <w:b/>
          <w:bCs/>
          <w:sz w:val="40"/>
          <w:szCs w:val="40"/>
        </w:rPr>
        <w:t xml:space="preserve">Журнал учета </w:t>
      </w:r>
    </w:p>
    <w:p w:rsidR="008E64AF" w:rsidRDefault="008E64AF" w:rsidP="00B0695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исполнительно-технической документации </w:t>
      </w:r>
    </w:p>
    <w:p w:rsidR="008E64AF" w:rsidRDefault="008E64AF" w:rsidP="00B0695D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«__»______ 20__г. по «__»______ 20__г.</w:t>
      </w:r>
    </w:p>
    <w:p w:rsidR="008E64AF" w:rsidRPr="00B0695D" w:rsidRDefault="008E64AF" w:rsidP="00B0695D">
      <w:pPr>
        <w:rPr>
          <w:rFonts w:ascii="Arial" w:hAnsi="Arial" w:cs="Arial"/>
          <w:sz w:val="28"/>
          <w:szCs w:val="28"/>
        </w:rPr>
      </w:pPr>
    </w:p>
    <w:p w:rsidR="008E64AF" w:rsidRPr="00B0695D" w:rsidRDefault="008E64AF" w:rsidP="00B0695D">
      <w:pPr>
        <w:rPr>
          <w:rFonts w:ascii="Arial" w:hAnsi="Arial" w:cs="Arial"/>
          <w:sz w:val="28"/>
          <w:szCs w:val="28"/>
        </w:rPr>
      </w:pPr>
    </w:p>
    <w:p w:rsidR="008E64AF" w:rsidRPr="00B0695D" w:rsidRDefault="008E64AF" w:rsidP="00B0695D">
      <w:pPr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_______ листах</w:t>
      </w: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хранить: постоянно</w:t>
      </w: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tbl>
      <w:tblPr>
        <w:tblW w:w="105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4820"/>
        <w:gridCol w:w="1842"/>
        <w:gridCol w:w="2552"/>
      </w:tblGrid>
      <w:tr w:rsidR="008E64AF" w:rsidRPr="00FE2DE8">
        <w:tc>
          <w:tcPr>
            <w:tcW w:w="1384" w:type="dxa"/>
            <w:vAlign w:val="center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Архивный</w:t>
            </w:r>
          </w:p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4820" w:type="dxa"/>
            <w:vAlign w:val="center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Наименование архивного дела</w:t>
            </w:r>
          </w:p>
        </w:tc>
        <w:tc>
          <w:tcPr>
            <w:tcW w:w="1842" w:type="dxa"/>
            <w:vAlign w:val="center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2552" w:type="dxa"/>
            <w:vAlign w:val="center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FE2DE8">
              <w:rPr>
                <w:rFonts w:ascii="Arial" w:hAnsi="Arial" w:cs="Arial"/>
                <w:sz w:val="20"/>
                <w:szCs w:val="20"/>
              </w:rPr>
              <w:t>дал</w:t>
            </w:r>
            <w:r>
              <w:rPr>
                <w:rFonts w:ascii="Arial" w:hAnsi="Arial" w:cs="Arial"/>
                <w:sz w:val="20"/>
                <w:szCs w:val="20"/>
              </w:rPr>
              <w:t>/ Принял</w:t>
            </w:r>
          </w:p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DE8">
              <w:rPr>
                <w:rFonts w:ascii="Arial" w:hAnsi="Arial" w:cs="Arial"/>
                <w:sz w:val="18"/>
                <w:szCs w:val="18"/>
              </w:rPr>
              <w:t>(фамилия, имя, отчество)</w:t>
            </w: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2D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E64AF" w:rsidRPr="00FE2DE8">
        <w:tc>
          <w:tcPr>
            <w:tcW w:w="1384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20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2" w:type="dxa"/>
          </w:tcPr>
          <w:p w:rsidR="008E64AF" w:rsidRPr="00FE2DE8" w:rsidRDefault="008E64AF" w:rsidP="00FE2DE8">
            <w:pPr>
              <w:tabs>
                <w:tab w:val="left" w:pos="7845"/>
              </w:tabs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E64AF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8E64AF" w:rsidRPr="00B0695D" w:rsidRDefault="008E64AF" w:rsidP="00B0695D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sectPr w:rsidR="008E64AF" w:rsidRPr="00B0695D" w:rsidSect="00B0695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95D"/>
    <w:rsid w:val="003C4C8F"/>
    <w:rsid w:val="005D6123"/>
    <w:rsid w:val="008E5CA5"/>
    <w:rsid w:val="008E64AF"/>
    <w:rsid w:val="00993C8F"/>
    <w:rsid w:val="00B0695D"/>
    <w:rsid w:val="00BE6F61"/>
    <w:rsid w:val="00F575CB"/>
    <w:rsid w:val="00FE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C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0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69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0695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45</Words>
  <Characters>260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b031013</dc:creator>
  <cp:keywords/>
  <dc:description/>
  <cp:lastModifiedBy>b031016</cp:lastModifiedBy>
  <cp:revision>2</cp:revision>
  <cp:lastPrinted>2016-02-05T10:05:00Z</cp:lastPrinted>
  <dcterms:created xsi:type="dcterms:W3CDTF">2016-02-05T10:08:00Z</dcterms:created>
  <dcterms:modified xsi:type="dcterms:W3CDTF">2016-02-05T10:08:00Z</dcterms:modified>
</cp:coreProperties>
</file>